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BC9C3D" w14:textId="77777777" w:rsidR="008028A6" w:rsidRPr="008642EC" w:rsidRDefault="008028A6" w:rsidP="008028A6">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5CC27FE3" w14:textId="77777777" w:rsidR="008028A6" w:rsidRPr="008028A6" w:rsidRDefault="008028A6" w:rsidP="008028A6">
      <w:pPr>
        <w:pStyle w:val="BasicParagraph"/>
        <w:suppressAutoHyphens/>
        <w:spacing w:line="240" w:lineRule="auto"/>
        <w:rPr>
          <w:rFonts w:ascii="Times New Roman" w:hAnsi="Times New Roman" w:cs="Times New Roman"/>
          <w:b/>
          <w:bCs/>
          <w:color w:val="000000" w:themeColor="text1"/>
          <w:sz w:val="16"/>
          <w:szCs w:val="16"/>
        </w:rPr>
      </w:pPr>
    </w:p>
    <w:p w14:paraId="2CB11C5B" w14:textId="77777777" w:rsidR="008028A6" w:rsidRPr="00582653" w:rsidRDefault="008028A6" w:rsidP="008028A6">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21999053" w14:textId="77777777" w:rsidR="008028A6" w:rsidRDefault="008028A6" w:rsidP="008028A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1B427BA6" w14:textId="77777777" w:rsidR="008028A6" w:rsidRDefault="008028A6" w:rsidP="008028A6">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608E4B52" w14:textId="77777777" w:rsidR="008028A6" w:rsidRPr="00582653" w:rsidRDefault="008028A6" w:rsidP="008028A6">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68A63235" wp14:editId="4AE113BD">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4DEC7596" w14:textId="05F08F59" w:rsidR="008028A6" w:rsidRDefault="008028A6" w:rsidP="008028A6">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MPower108 Communication plan template</w:t>
      </w:r>
      <w:bookmarkStart w:id="0" w:name="_GoBack"/>
      <w:bookmarkEnd w:id="0"/>
      <w:r>
        <w:rPr>
          <w:rFonts w:ascii="Times New Roman" w:eastAsiaTheme="minorEastAsia" w:hAnsi="Times New Roman" w:cs="Times New Roman"/>
          <w:color w:val="000000" w:themeColor="text1"/>
          <w:sz w:val="21"/>
          <w:szCs w:val="21"/>
          <w:lang w:val="en-US" w:eastAsia="zh-CN"/>
        </w:rPr>
        <w:t xml:space="preserv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0367CB72" w14:textId="77777777" w:rsidR="008028A6" w:rsidRDefault="008028A6" w:rsidP="008028A6">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3FF4809F" w14:textId="77777777" w:rsidR="008028A6" w:rsidRPr="00582653" w:rsidRDefault="008028A6" w:rsidP="008028A6">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21F7340C" w14:textId="77777777" w:rsidR="008028A6" w:rsidRPr="00582653" w:rsidRDefault="008028A6" w:rsidP="008028A6">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2394737F" w14:textId="77777777" w:rsidR="008028A6" w:rsidRPr="008642EC" w:rsidRDefault="008028A6" w:rsidP="008028A6">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111F9F63" w14:textId="77777777" w:rsidR="008028A6" w:rsidRPr="008642EC" w:rsidRDefault="008028A6" w:rsidP="008028A6">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0532610D" w14:textId="77777777" w:rsidR="008028A6" w:rsidRPr="00582653" w:rsidRDefault="008028A6" w:rsidP="008028A6">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78C1D928" w14:textId="77777777" w:rsidR="008028A6" w:rsidRPr="008642EC" w:rsidRDefault="008028A6" w:rsidP="008028A6">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3FB4BE87" w14:textId="77777777" w:rsidR="008028A6" w:rsidRPr="008642EC" w:rsidRDefault="008028A6" w:rsidP="008028A6">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13FE2992" w14:textId="77777777" w:rsidR="008028A6" w:rsidRPr="008028A6" w:rsidRDefault="008028A6" w:rsidP="008028A6">
      <w:pPr>
        <w:pStyle w:val="BasicParagraph"/>
        <w:suppressAutoHyphens/>
        <w:spacing w:line="240" w:lineRule="auto"/>
        <w:rPr>
          <w:rFonts w:ascii="Times New Roman" w:hAnsi="Times New Roman" w:cs="Times New Roman"/>
          <w:color w:val="000000" w:themeColor="text1"/>
          <w:sz w:val="16"/>
          <w:szCs w:val="16"/>
        </w:rPr>
      </w:pPr>
    </w:p>
    <w:p w14:paraId="188D886E" w14:textId="77777777" w:rsidR="008028A6" w:rsidRPr="00582653" w:rsidRDefault="008028A6" w:rsidP="008028A6">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08B794E5" w14:textId="77777777" w:rsidR="008028A6" w:rsidRDefault="008028A6" w:rsidP="008028A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05D7B9C3" w14:textId="77777777" w:rsidR="008028A6" w:rsidRDefault="008028A6" w:rsidP="008028A6">
      <w:pPr>
        <w:pStyle w:val="BasicParagraph"/>
        <w:suppressAutoHyphens/>
        <w:spacing w:line="240" w:lineRule="auto"/>
        <w:ind w:left="720"/>
        <w:rPr>
          <w:rFonts w:ascii="Times New Roman" w:hAnsi="Times New Roman" w:cs="Times New Roman"/>
          <w:color w:val="000000" w:themeColor="text1"/>
          <w:sz w:val="21"/>
          <w:szCs w:val="21"/>
        </w:rPr>
      </w:pPr>
    </w:p>
    <w:p w14:paraId="3FFE1387" w14:textId="77777777" w:rsidR="008028A6" w:rsidRDefault="008028A6" w:rsidP="008028A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114009E6" w14:textId="77777777" w:rsidR="008028A6" w:rsidRDefault="008028A6" w:rsidP="008028A6">
      <w:pPr>
        <w:pStyle w:val="BasicParagraph"/>
        <w:suppressAutoHyphens/>
        <w:spacing w:line="240" w:lineRule="auto"/>
        <w:ind w:left="1440"/>
        <w:rPr>
          <w:rFonts w:ascii="Times New Roman" w:hAnsi="Times New Roman" w:cs="Times New Roman"/>
          <w:color w:val="000000" w:themeColor="text1"/>
          <w:sz w:val="21"/>
          <w:szCs w:val="21"/>
        </w:rPr>
      </w:pPr>
    </w:p>
    <w:p w14:paraId="031484E1" w14:textId="542F601B" w:rsidR="008028A6" w:rsidRDefault="008028A6" w:rsidP="008028A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79FFC926" w14:textId="684183BC" w:rsidR="008028A6" w:rsidRPr="008028A6" w:rsidRDefault="008028A6" w:rsidP="008028A6">
      <w:pPr>
        <w:pStyle w:val="Default"/>
        <w:spacing w:before="120"/>
        <w:rPr>
          <w:noProof/>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r>
        <w:rPr>
          <w:noProof/>
        </w:rPr>
        <w:br w:type="page"/>
      </w:r>
    </w:p>
    <w:p w14:paraId="0D800EAE" w14:textId="1785905C" w:rsidR="00D771AE" w:rsidRDefault="00E20A33" w:rsidP="00E20A33">
      <w:pPr>
        <w:pStyle w:val="Heading1"/>
      </w:pPr>
      <w:r>
        <w:rPr>
          <w:noProof/>
        </w:rPr>
        <w:lastRenderedPageBreak/>
        <w:t xml:space="preserve">MPower108 Communication plan </w:t>
      </w:r>
    </w:p>
    <w:tbl>
      <w:tblPr>
        <w:tblStyle w:val="TableGrid"/>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700"/>
        <w:gridCol w:w="2835"/>
        <w:gridCol w:w="1836"/>
        <w:gridCol w:w="1835"/>
        <w:gridCol w:w="1835"/>
        <w:gridCol w:w="1835"/>
        <w:gridCol w:w="1835"/>
      </w:tblGrid>
      <w:tr w:rsidR="008530D5" w:rsidRPr="000A7EBF" w14:paraId="5A569FAD" w14:textId="3FBBD96B" w:rsidTr="2475CC69">
        <w:trPr>
          <w:tblHeader/>
        </w:trPr>
        <w:tc>
          <w:tcPr>
            <w:tcW w:w="1700" w:type="dxa"/>
            <w:shd w:val="clear" w:color="auto" w:fill="E6EAF6" w:themeFill="background1"/>
          </w:tcPr>
          <w:p w14:paraId="0ED9892F" w14:textId="60303382" w:rsidR="008530D5" w:rsidRPr="000A7EBF" w:rsidRDefault="008530D5" w:rsidP="008530D5">
            <w:pPr>
              <w:pStyle w:val="TableHeading"/>
            </w:pPr>
            <w:r>
              <w:t>ID</w:t>
            </w:r>
          </w:p>
        </w:tc>
        <w:tc>
          <w:tcPr>
            <w:tcW w:w="2835" w:type="dxa"/>
            <w:shd w:val="clear" w:color="auto" w:fill="E6EAF6" w:themeFill="background1"/>
          </w:tcPr>
          <w:p w14:paraId="4A708978" w14:textId="21BBE94D" w:rsidR="008530D5" w:rsidRPr="000A7EBF" w:rsidRDefault="008530D5" w:rsidP="008530D5">
            <w:pPr>
              <w:pStyle w:val="TableHeading"/>
            </w:pPr>
            <w:r>
              <w:t>Communication type</w:t>
            </w:r>
          </w:p>
        </w:tc>
        <w:tc>
          <w:tcPr>
            <w:tcW w:w="1836" w:type="dxa"/>
            <w:shd w:val="clear" w:color="auto" w:fill="E6EAF6" w:themeFill="background1"/>
          </w:tcPr>
          <w:p w14:paraId="104A7615" w14:textId="40F1F10F" w:rsidR="008530D5" w:rsidRPr="000A7EBF" w:rsidRDefault="008530D5" w:rsidP="008530D5">
            <w:pPr>
              <w:pStyle w:val="TableHeading"/>
            </w:pPr>
            <w:r>
              <w:t>Description</w:t>
            </w:r>
          </w:p>
        </w:tc>
        <w:tc>
          <w:tcPr>
            <w:tcW w:w="1835" w:type="dxa"/>
            <w:shd w:val="clear" w:color="auto" w:fill="E6EAF6" w:themeFill="background1"/>
          </w:tcPr>
          <w:p w14:paraId="3F6977EA" w14:textId="1CB9AE3C" w:rsidR="008530D5" w:rsidRPr="000A7EBF" w:rsidRDefault="008530D5" w:rsidP="008530D5">
            <w:pPr>
              <w:pStyle w:val="TableHeading"/>
            </w:pPr>
            <w:r>
              <w:t>Frequency</w:t>
            </w:r>
          </w:p>
        </w:tc>
        <w:tc>
          <w:tcPr>
            <w:tcW w:w="1835" w:type="dxa"/>
            <w:shd w:val="clear" w:color="auto" w:fill="E6EAF6" w:themeFill="background1"/>
          </w:tcPr>
          <w:p w14:paraId="60F50C0D" w14:textId="1A5DE8D9" w:rsidR="008530D5" w:rsidRPr="000A7EBF" w:rsidRDefault="008530D5" w:rsidP="008530D5">
            <w:pPr>
              <w:pStyle w:val="TableHeading"/>
            </w:pPr>
            <w:r>
              <w:t>Format</w:t>
            </w:r>
          </w:p>
        </w:tc>
        <w:tc>
          <w:tcPr>
            <w:tcW w:w="1835" w:type="dxa"/>
            <w:shd w:val="clear" w:color="auto" w:fill="E6EAF6" w:themeFill="background1"/>
          </w:tcPr>
          <w:p w14:paraId="33C335DC" w14:textId="1FBA9763" w:rsidR="008530D5" w:rsidRPr="000A7EBF" w:rsidRDefault="008530D5" w:rsidP="008530D5">
            <w:pPr>
              <w:pStyle w:val="TableHeading"/>
            </w:pPr>
            <w:r>
              <w:t>Senders</w:t>
            </w:r>
          </w:p>
        </w:tc>
        <w:tc>
          <w:tcPr>
            <w:tcW w:w="1835" w:type="dxa"/>
            <w:shd w:val="clear" w:color="auto" w:fill="E6EAF6" w:themeFill="background1"/>
          </w:tcPr>
          <w:p w14:paraId="2490BED5" w14:textId="544E808A" w:rsidR="008530D5" w:rsidRPr="000A7EBF" w:rsidRDefault="008530D5" w:rsidP="008530D5">
            <w:pPr>
              <w:pStyle w:val="TableHeading"/>
            </w:pPr>
            <w:r>
              <w:t>Recipients</w:t>
            </w:r>
          </w:p>
        </w:tc>
      </w:tr>
      <w:tr w:rsidR="00E026DB" w:rsidRPr="000A7EBF" w14:paraId="26DFE5F7" w14:textId="48DAC56B" w:rsidTr="2475CC69">
        <w:tc>
          <w:tcPr>
            <w:tcW w:w="1700" w:type="dxa"/>
          </w:tcPr>
          <w:p w14:paraId="48389CF1" w14:textId="18E5E779" w:rsidR="00E026DB" w:rsidRPr="000A7EBF" w:rsidRDefault="00E026DB" w:rsidP="000A7EBF">
            <w:pPr>
              <w:rPr>
                <w:b/>
                <w:bCs/>
              </w:rPr>
            </w:pPr>
          </w:p>
        </w:tc>
        <w:tc>
          <w:tcPr>
            <w:tcW w:w="2835" w:type="dxa"/>
          </w:tcPr>
          <w:p w14:paraId="3EE9B55F" w14:textId="3AE5888F" w:rsidR="00E026DB" w:rsidRPr="000A7EBF" w:rsidRDefault="00E026DB" w:rsidP="000A7EBF"/>
        </w:tc>
        <w:tc>
          <w:tcPr>
            <w:tcW w:w="1836" w:type="dxa"/>
          </w:tcPr>
          <w:p w14:paraId="29CD093B" w14:textId="77777777" w:rsidR="00E026DB" w:rsidRPr="000A7EBF" w:rsidRDefault="00E026DB" w:rsidP="000A7EBF"/>
        </w:tc>
        <w:tc>
          <w:tcPr>
            <w:tcW w:w="1835" w:type="dxa"/>
          </w:tcPr>
          <w:p w14:paraId="742CA61C" w14:textId="77777777" w:rsidR="00E026DB" w:rsidRPr="000A7EBF" w:rsidRDefault="00E026DB" w:rsidP="000A7EBF"/>
        </w:tc>
        <w:tc>
          <w:tcPr>
            <w:tcW w:w="1835" w:type="dxa"/>
          </w:tcPr>
          <w:p w14:paraId="6E8D3BF1" w14:textId="77777777" w:rsidR="00E026DB" w:rsidRPr="000A7EBF" w:rsidRDefault="00E026DB" w:rsidP="000A7EBF"/>
        </w:tc>
        <w:tc>
          <w:tcPr>
            <w:tcW w:w="1835" w:type="dxa"/>
          </w:tcPr>
          <w:p w14:paraId="743B8DAA" w14:textId="77777777" w:rsidR="00E026DB" w:rsidRPr="000A7EBF" w:rsidRDefault="00E026DB" w:rsidP="000A7EBF"/>
        </w:tc>
        <w:tc>
          <w:tcPr>
            <w:tcW w:w="1835" w:type="dxa"/>
          </w:tcPr>
          <w:p w14:paraId="0BD4706B" w14:textId="77777777" w:rsidR="00E026DB" w:rsidRPr="000A7EBF" w:rsidRDefault="00E026DB" w:rsidP="000A7EBF"/>
        </w:tc>
      </w:tr>
      <w:tr w:rsidR="00E026DB" w:rsidRPr="000A7EBF" w14:paraId="3319D7E6" w14:textId="619DE54E" w:rsidTr="2475CC69">
        <w:tc>
          <w:tcPr>
            <w:tcW w:w="1700" w:type="dxa"/>
          </w:tcPr>
          <w:p w14:paraId="7685F025" w14:textId="46EDCA9F" w:rsidR="00E026DB" w:rsidRPr="000A7EBF" w:rsidRDefault="00E026DB" w:rsidP="000A7EBF">
            <w:pPr>
              <w:rPr>
                <w:b/>
                <w:bCs/>
              </w:rPr>
            </w:pPr>
          </w:p>
        </w:tc>
        <w:tc>
          <w:tcPr>
            <w:tcW w:w="2835" w:type="dxa"/>
          </w:tcPr>
          <w:p w14:paraId="0B5ABD39" w14:textId="12B4ACB8" w:rsidR="00E026DB" w:rsidRPr="000A7EBF" w:rsidRDefault="00E026DB" w:rsidP="000A7EBF"/>
        </w:tc>
        <w:tc>
          <w:tcPr>
            <w:tcW w:w="1836" w:type="dxa"/>
          </w:tcPr>
          <w:p w14:paraId="0BAF5CF6" w14:textId="77777777" w:rsidR="00E026DB" w:rsidRPr="000A7EBF" w:rsidRDefault="00E026DB" w:rsidP="000A7EBF"/>
        </w:tc>
        <w:tc>
          <w:tcPr>
            <w:tcW w:w="1835" w:type="dxa"/>
          </w:tcPr>
          <w:p w14:paraId="5D0CB960" w14:textId="77777777" w:rsidR="00E026DB" w:rsidRPr="000A7EBF" w:rsidRDefault="00E026DB" w:rsidP="000A7EBF"/>
        </w:tc>
        <w:tc>
          <w:tcPr>
            <w:tcW w:w="1835" w:type="dxa"/>
          </w:tcPr>
          <w:p w14:paraId="39F4AECF" w14:textId="77777777" w:rsidR="00E026DB" w:rsidRPr="000A7EBF" w:rsidRDefault="00E026DB" w:rsidP="000A7EBF"/>
        </w:tc>
        <w:tc>
          <w:tcPr>
            <w:tcW w:w="1835" w:type="dxa"/>
          </w:tcPr>
          <w:p w14:paraId="05D2E625" w14:textId="77777777" w:rsidR="00E026DB" w:rsidRPr="000A7EBF" w:rsidRDefault="00E026DB" w:rsidP="000A7EBF"/>
        </w:tc>
        <w:tc>
          <w:tcPr>
            <w:tcW w:w="1835" w:type="dxa"/>
          </w:tcPr>
          <w:p w14:paraId="0172DBEC" w14:textId="77777777" w:rsidR="00E026DB" w:rsidRPr="000A7EBF" w:rsidRDefault="00E026DB" w:rsidP="000A7EBF"/>
        </w:tc>
      </w:tr>
      <w:tr w:rsidR="00E026DB" w:rsidRPr="000A7EBF" w14:paraId="31388E28" w14:textId="0301FF98" w:rsidTr="2475CC69">
        <w:tc>
          <w:tcPr>
            <w:tcW w:w="1700" w:type="dxa"/>
          </w:tcPr>
          <w:p w14:paraId="017C6222" w14:textId="213FB709" w:rsidR="00E026DB" w:rsidRPr="000A7EBF" w:rsidRDefault="00E026DB" w:rsidP="000A7EBF">
            <w:pPr>
              <w:rPr>
                <w:b/>
                <w:bCs/>
              </w:rPr>
            </w:pPr>
          </w:p>
        </w:tc>
        <w:tc>
          <w:tcPr>
            <w:tcW w:w="2835" w:type="dxa"/>
          </w:tcPr>
          <w:p w14:paraId="1BCD6215" w14:textId="3852CF5C" w:rsidR="00E026DB" w:rsidRPr="000A7EBF" w:rsidRDefault="00E026DB" w:rsidP="000A7EBF"/>
        </w:tc>
        <w:tc>
          <w:tcPr>
            <w:tcW w:w="1836" w:type="dxa"/>
          </w:tcPr>
          <w:p w14:paraId="22E70288" w14:textId="77777777" w:rsidR="00E026DB" w:rsidRPr="000A7EBF" w:rsidRDefault="00E026DB" w:rsidP="000A7EBF"/>
        </w:tc>
        <w:tc>
          <w:tcPr>
            <w:tcW w:w="1835" w:type="dxa"/>
          </w:tcPr>
          <w:p w14:paraId="079CE4E6" w14:textId="77777777" w:rsidR="00E026DB" w:rsidRPr="000A7EBF" w:rsidRDefault="00E026DB" w:rsidP="000A7EBF"/>
        </w:tc>
        <w:tc>
          <w:tcPr>
            <w:tcW w:w="1835" w:type="dxa"/>
          </w:tcPr>
          <w:p w14:paraId="667BDC05" w14:textId="77777777" w:rsidR="00E026DB" w:rsidRPr="000A7EBF" w:rsidRDefault="00E026DB" w:rsidP="000A7EBF"/>
        </w:tc>
        <w:tc>
          <w:tcPr>
            <w:tcW w:w="1835" w:type="dxa"/>
          </w:tcPr>
          <w:p w14:paraId="7A9EF6F8" w14:textId="77777777" w:rsidR="00E026DB" w:rsidRPr="000A7EBF" w:rsidRDefault="00E026DB" w:rsidP="000A7EBF"/>
        </w:tc>
        <w:tc>
          <w:tcPr>
            <w:tcW w:w="1835" w:type="dxa"/>
          </w:tcPr>
          <w:p w14:paraId="7EB719F2" w14:textId="77777777" w:rsidR="00E026DB" w:rsidRPr="000A7EBF" w:rsidRDefault="00E026DB" w:rsidP="000A7EBF"/>
        </w:tc>
      </w:tr>
      <w:tr w:rsidR="00E026DB" w:rsidRPr="000A7EBF" w14:paraId="5502A06C" w14:textId="0F378E1C" w:rsidTr="2475CC69">
        <w:tc>
          <w:tcPr>
            <w:tcW w:w="1700" w:type="dxa"/>
          </w:tcPr>
          <w:p w14:paraId="61B2614B" w14:textId="245D8AF8" w:rsidR="00E026DB" w:rsidRPr="000A7EBF" w:rsidRDefault="00E026DB" w:rsidP="000A7EBF">
            <w:pPr>
              <w:rPr>
                <w:b/>
                <w:bCs/>
              </w:rPr>
            </w:pPr>
          </w:p>
        </w:tc>
        <w:tc>
          <w:tcPr>
            <w:tcW w:w="2835" w:type="dxa"/>
          </w:tcPr>
          <w:p w14:paraId="11AA8024" w14:textId="63EB8CA3" w:rsidR="00E026DB" w:rsidRPr="000A7EBF" w:rsidRDefault="00E026DB" w:rsidP="000A7EBF"/>
        </w:tc>
        <w:tc>
          <w:tcPr>
            <w:tcW w:w="1836" w:type="dxa"/>
          </w:tcPr>
          <w:p w14:paraId="06783A84" w14:textId="77777777" w:rsidR="00E026DB" w:rsidRPr="000A7EBF" w:rsidRDefault="00E026DB" w:rsidP="000A7EBF"/>
        </w:tc>
        <w:tc>
          <w:tcPr>
            <w:tcW w:w="1835" w:type="dxa"/>
          </w:tcPr>
          <w:p w14:paraId="5323061C" w14:textId="77777777" w:rsidR="00E026DB" w:rsidRPr="000A7EBF" w:rsidRDefault="00E026DB" w:rsidP="000A7EBF"/>
        </w:tc>
        <w:tc>
          <w:tcPr>
            <w:tcW w:w="1835" w:type="dxa"/>
          </w:tcPr>
          <w:p w14:paraId="54740BCF" w14:textId="77777777" w:rsidR="00E026DB" w:rsidRPr="000A7EBF" w:rsidRDefault="00E026DB" w:rsidP="000A7EBF"/>
        </w:tc>
        <w:tc>
          <w:tcPr>
            <w:tcW w:w="1835" w:type="dxa"/>
          </w:tcPr>
          <w:p w14:paraId="6CF799EC" w14:textId="77777777" w:rsidR="00E026DB" w:rsidRPr="000A7EBF" w:rsidRDefault="00E026DB" w:rsidP="000A7EBF"/>
        </w:tc>
        <w:tc>
          <w:tcPr>
            <w:tcW w:w="1835" w:type="dxa"/>
          </w:tcPr>
          <w:p w14:paraId="615380E4" w14:textId="77777777" w:rsidR="00E026DB" w:rsidRPr="000A7EBF" w:rsidRDefault="00E026DB" w:rsidP="000A7EBF"/>
        </w:tc>
      </w:tr>
      <w:tr w:rsidR="00E026DB" w:rsidRPr="000A7EBF" w14:paraId="738C525F" w14:textId="0E18440A" w:rsidTr="2475CC69">
        <w:tc>
          <w:tcPr>
            <w:tcW w:w="1700" w:type="dxa"/>
            <w:shd w:val="clear" w:color="auto" w:fill="auto"/>
          </w:tcPr>
          <w:p w14:paraId="60D123AD" w14:textId="33A91680" w:rsidR="00E026DB" w:rsidRPr="000A7EBF" w:rsidRDefault="00E026DB" w:rsidP="000A7EBF">
            <w:pPr>
              <w:rPr>
                <w:b/>
                <w:bCs/>
              </w:rPr>
            </w:pPr>
          </w:p>
        </w:tc>
        <w:tc>
          <w:tcPr>
            <w:tcW w:w="2835" w:type="dxa"/>
            <w:shd w:val="clear" w:color="auto" w:fill="auto"/>
          </w:tcPr>
          <w:p w14:paraId="45C00BAA" w14:textId="39B25AD1" w:rsidR="00E026DB" w:rsidRPr="000A7EBF" w:rsidRDefault="00E026DB" w:rsidP="000A7EBF"/>
        </w:tc>
        <w:tc>
          <w:tcPr>
            <w:tcW w:w="1836" w:type="dxa"/>
            <w:shd w:val="clear" w:color="auto" w:fill="auto"/>
          </w:tcPr>
          <w:p w14:paraId="42167A1B" w14:textId="77777777" w:rsidR="00E026DB" w:rsidRPr="000A7EBF" w:rsidRDefault="00E026DB" w:rsidP="000A7EBF"/>
        </w:tc>
        <w:tc>
          <w:tcPr>
            <w:tcW w:w="1835" w:type="dxa"/>
            <w:shd w:val="clear" w:color="auto" w:fill="auto"/>
          </w:tcPr>
          <w:p w14:paraId="2845E772" w14:textId="77777777" w:rsidR="00E026DB" w:rsidRPr="000A7EBF" w:rsidRDefault="00E026DB" w:rsidP="000A7EBF"/>
        </w:tc>
        <w:tc>
          <w:tcPr>
            <w:tcW w:w="1835" w:type="dxa"/>
            <w:shd w:val="clear" w:color="auto" w:fill="auto"/>
          </w:tcPr>
          <w:p w14:paraId="2ECDACA2" w14:textId="77777777" w:rsidR="00E026DB" w:rsidRPr="000A7EBF" w:rsidRDefault="00E026DB" w:rsidP="000A7EBF"/>
        </w:tc>
        <w:tc>
          <w:tcPr>
            <w:tcW w:w="1835" w:type="dxa"/>
            <w:shd w:val="clear" w:color="auto" w:fill="auto"/>
          </w:tcPr>
          <w:p w14:paraId="5296BD4B" w14:textId="77777777" w:rsidR="00E026DB" w:rsidRPr="000A7EBF" w:rsidRDefault="00E026DB" w:rsidP="000A7EBF"/>
        </w:tc>
        <w:tc>
          <w:tcPr>
            <w:tcW w:w="1835" w:type="dxa"/>
            <w:shd w:val="clear" w:color="auto" w:fill="auto"/>
          </w:tcPr>
          <w:p w14:paraId="53F6EF0D" w14:textId="77777777" w:rsidR="00E026DB" w:rsidRPr="000A7EBF" w:rsidRDefault="00E026DB" w:rsidP="000A7EBF"/>
        </w:tc>
      </w:tr>
      <w:tr w:rsidR="00E026DB" w:rsidRPr="000A7EBF" w14:paraId="6EAB4FD9" w14:textId="083AD4A5" w:rsidTr="2475CC69">
        <w:tc>
          <w:tcPr>
            <w:tcW w:w="1700" w:type="dxa"/>
            <w:shd w:val="clear" w:color="auto" w:fill="auto"/>
          </w:tcPr>
          <w:p w14:paraId="6940E9A4" w14:textId="78D0EE22" w:rsidR="00E026DB" w:rsidRPr="000A7EBF" w:rsidRDefault="00E026DB" w:rsidP="000A7EBF">
            <w:pPr>
              <w:rPr>
                <w:b/>
                <w:bCs/>
              </w:rPr>
            </w:pPr>
          </w:p>
        </w:tc>
        <w:tc>
          <w:tcPr>
            <w:tcW w:w="2835" w:type="dxa"/>
            <w:shd w:val="clear" w:color="auto" w:fill="auto"/>
          </w:tcPr>
          <w:p w14:paraId="7A501E67" w14:textId="0A52E171" w:rsidR="00E026DB" w:rsidRPr="000A7EBF" w:rsidRDefault="00E026DB" w:rsidP="000A7EBF"/>
        </w:tc>
        <w:tc>
          <w:tcPr>
            <w:tcW w:w="1836" w:type="dxa"/>
            <w:shd w:val="clear" w:color="auto" w:fill="auto"/>
          </w:tcPr>
          <w:p w14:paraId="06B14CF1" w14:textId="77777777" w:rsidR="00E026DB" w:rsidRPr="000A7EBF" w:rsidRDefault="00E026DB" w:rsidP="000A7EBF"/>
        </w:tc>
        <w:tc>
          <w:tcPr>
            <w:tcW w:w="1835" w:type="dxa"/>
            <w:shd w:val="clear" w:color="auto" w:fill="auto"/>
          </w:tcPr>
          <w:p w14:paraId="0E6FA9C9" w14:textId="77777777" w:rsidR="00E026DB" w:rsidRPr="000A7EBF" w:rsidRDefault="00E026DB" w:rsidP="000A7EBF"/>
        </w:tc>
        <w:tc>
          <w:tcPr>
            <w:tcW w:w="1835" w:type="dxa"/>
            <w:shd w:val="clear" w:color="auto" w:fill="auto"/>
          </w:tcPr>
          <w:p w14:paraId="71D6391E" w14:textId="77777777" w:rsidR="00E026DB" w:rsidRPr="000A7EBF" w:rsidRDefault="00E026DB" w:rsidP="000A7EBF"/>
        </w:tc>
        <w:tc>
          <w:tcPr>
            <w:tcW w:w="1835" w:type="dxa"/>
            <w:shd w:val="clear" w:color="auto" w:fill="auto"/>
          </w:tcPr>
          <w:p w14:paraId="1C068DD7" w14:textId="77777777" w:rsidR="00E026DB" w:rsidRPr="000A7EBF" w:rsidRDefault="00E026DB" w:rsidP="000A7EBF"/>
        </w:tc>
        <w:tc>
          <w:tcPr>
            <w:tcW w:w="1835" w:type="dxa"/>
            <w:shd w:val="clear" w:color="auto" w:fill="auto"/>
          </w:tcPr>
          <w:p w14:paraId="53FC6DAB" w14:textId="77777777" w:rsidR="00E026DB" w:rsidRPr="000A7EBF" w:rsidRDefault="00E026DB" w:rsidP="000A7EBF"/>
        </w:tc>
      </w:tr>
      <w:tr w:rsidR="00E026DB" w:rsidRPr="000A7EBF" w14:paraId="6E314329" w14:textId="0D00608E" w:rsidTr="2475CC69">
        <w:tc>
          <w:tcPr>
            <w:tcW w:w="1700" w:type="dxa"/>
            <w:shd w:val="clear" w:color="auto" w:fill="auto"/>
          </w:tcPr>
          <w:p w14:paraId="6E290E68" w14:textId="77777777" w:rsidR="00E026DB" w:rsidRPr="000A7EBF" w:rsidRDefault="00E026DB" w:rsidP="000A7EBF">
            <w:pPr>
              <w:rPr>
                <w:b/>
                <w:bCs/>
              </w:rPr>
            </w:pPr>
          </w:p>
        </w:tc>
        <w:tc>
          <w:tcPr>
            <w:tcW w:w="2835" w:type="dxa"/>
            <w:shd w:val="clear" w:color="auto" w:fill="auto"/>
          </w:tcPr>
          <w:p w14:paraId="381A90C9" w14:textId="77777777" w:rsidR="00E026DB" w:rsidRPr="000A7EBF" w:rsidRDefault="00E026DB" w:rsidP="000A7EBF"/>
        </w:tc>
        <w:tc>
          <w:tcPr>
            <w:tcW w:w="1836" w:type="dxa"/>
            <w:shd w:val="clear" w:color="auto" w:fill="auto"/>
          </w:tcPr>
          <w:p w14:paraId="7EC5B532" w14:textId="77777777" w:rsidR="00E026DB" w:rsidRPr="000A7EBF" w:rsidRDefault="00E026DB" w:rsidP="000A7EBF"/>
        </w:tc>
        <w:tc>
          <w:tcPr>
            <w:tcW w:w="1835" w:type="dxa"/>
            <w:shd w:val="clear" w:color="auto" w:fill="auto"/>
          </w:tcPr>
          <w:p w14:paraId="19174FE7" w14:textId="77777777" w:rsidR="00E026DB" w:rsidRPr="000A7EBF" w:rsidRDefault="00E026DB" w:rsidP="000A7EBF"/>
        </w:tc>
        <w:tc>
          <w:tcPr>
            <w:tcW w:w="1835" w:type="dxa"/>
            <w:shd w:val="clear" w:color="auto" w:fill="auto"/>
          </w:tcPr>
          <w:p w14:paraId="7D986179" w14:textId="77777777" w:rsidR="00E026DB" w:rsidRPr="000A7EBF" w:rsidRDefault="00E026DB" w:rsidP="000A7EBF"/>
        </w:tc>
        <w:tc>
          <w:tcPr>
            <w:tcW w:w="1835" w:type="dxa"/>
            <w:shd w:val="clear" w:color="auto" w:fill="auto"/>
          </w:tcPr>
          <w:p w14:paraId="3B64BA1B" w14:textId="77777777" w:rsidR="00E026DB" w:rsidRPr="000A7EBF" w:rsidRDefault="00E026DB" w:rsidP="000A7EBF"/>
        </w:tc>
        <w:tc>
          <w:tcPr>
            <w:tcW w:w="1835" w:type="dxa"/>
            <w:shd w:val="clear" w:color="auto" w:fill="auto"/>
          </w:tcPr>
          <w:p w14:paraId="6284E39A" w14:textId="77777777" w:rsidR="00E026DB" w:rsidRPr="000A7EBF" w:rsidRDefault="00E026DB" w:rsidP="000A7EBF"/>
        </w:tc>
      </w:tr>
      <w:tr w:rsidR="00E026DB" w:rsidRPr="000A7EBF" w14:paraId="4B867164" w14:textId="5415BA07" w:rsidTr="2475CC69">
        <w:tc>
          <w:tcPr>
            <w:tcW w:w="1700" w:type="dxa"/>
            <w:shd w:val="clear" w:color="auto" w:fill="auto"/>
          </w:tcPr>
          <w:p w14:paraId="3D23308B" w14:textId="024C930E" w:rsidR="00E026DB" w:rsidRPr="000A7EBF" w:rsidRDefault="00E026DB" w:rsidP="000A7EBF">
            <w:pPr>
              <w:rPr>
                <w:b/>
                <w:bCs/>
              </w:rPr>
            </w:pPr>
          </w:p>
        </w:tc>
        <w:tc>
          <w:tcPr>
            <w:tcW w:w="2835" w:type="dxa"/>
            <w:shd w:val="clear" w:color="auto" w:fill="auto"/>
          </w:tcPr>
          <w:p w14:paraId="3F12B3BF" w14:textId="61340A5D" w:rsidR="00E026DB" w:rsidRPr="000A7EBF" w:rsidRDefault="00E026DB" w:rsidP="000A7EBF"/>
        </w:tc>
        <w:tc>
          <w:tcPr>
            <w:tcW w:w="1836" w:type="dxa"/>
            <w:shd w:val="clear" w:color="auto" w:fill="auto"/>
          </w:tcPr>
          <w:p w14:paraId="71C2A360" w14:textId="77777777" w:rsidR="00E026DB" w:rsidRPr="000A7EBF" w:rsidRDefault="00E026DB" w:rsidP="000A7EBF"/>
        </w:tc>
        <w:tc>
          <w:tcPr>
            <w:tcW w:w="1835" w:type="dxa"/>
            <w:shd w:val="clear" w:color="auto" w:fill="auto"/>
          </w:tcPr>
          <w:p w14:paraId="2BB83CE5" w14:textId="77777777" w:rsidR="00E026DB" w:rsidRPr="000A7EBF" w:rsidRDefault="00E026DB" w:rsidP="000A7EBF"/>
        </w:tc>
        <w:tc>
          <w:tcPr>
            <w:tcW w:w="1835" w:type="dxa"/>
            <w:shd w:val="clear" w:color="auto" w:fill="auto"/>
          </w:tcPr>
          <w:p w14:paraId="73AE3BB1" w14:textId="77777777" w:rsidR="00E026DB" w:rsidRPr="000A7EBF" w:rsidRDefault="00E026DB" w:rsidP="000A7EBF"/>
        </w:tc>
        <w:tc>
          <w:tcPr>
            <w:tcW w:w="1835" w:type="dxa"/>
            <w:shd w:val="clear" w:color="auto" w:fill="auto"/>
          </w:tcPr>
          <w:p w14:paraId="2EC9CEC9" w14:textId="77777777" w:rsidR="00E026DB" w:rsidRPr="000A7EBF" w:rsidRDefault="00E026DB" w:rsidP="000A7EBF"/>
        </w:tc>
        <w:tc>
          <w:tcPr>
            <w:tcW w:w="1835" w:type="dxa"/>
            <w:shd w:val="clear" w:color="auto" w:fill="auto"/>
          </w:tcPr>
          <w:p w14:paraId="608E7ED3" w14:textId="77777777" w:rsidR="00E026DB" w:rsidRPr="000A7EBF" w:rsidRDefault="00E026DB" w:rsidP="000A7EBF"/>
        </w:tc>
      </w:tr>
      <w:tr w:rsidR="00E026DB" w:rsidRPr="000A7EBF" w14:paraId="3EC304A9" w14:textId="736B16F3" w:rsidTr="2475CC69">
        <w:tc>
          <w:tcPr>
            <w:tcW w:w="1700" w:type="dxa"/>
          </w:tcPr>
          <w:p w14:paraId="7FB8DC58" w14:textId="4EB22793" w:rsidR="00E026DB" w:rsidRPr="000A7EBF" w:rsidRDefault="00E026DB" w:rsidP="000A7EBF">
            <w:pPr>
              <w:rPr>
                <w:b/>
                <w:bCs/>
              </w:rPr>
            </w:pPr>
          </w:p>
        </w:tc>
        <w:tc>
          <w:tcPr>
            <w:tcW w:w="2835" w:type="dxa"/>
          </w:tcPr>
          <w:p w14:paraId="71EA260F" w14:textId="247E70CC" w:rsidR="00E026DB" w:rsidRPr="000A7EBF" w:rsidRDefault="00E026DB" w:rsidP="000A7EBF"/>
        </w:tc>
        <w:tc>
          <w:tcPr>
            <w:tcW w:w="1836" w:type="dxa"/>
          </w:tcPr>
          <w:p w14:paraId="1750CCAD" w14:textId="77777777" w:rsidR="00E026DB" w:rsidRPr="000A7EBF" w:rsidRDefault="00E026DB" w:rsidP="000A7EBF"/>
        </w:tc>
        <w:tc>
          <w:tcPr>
            <w:tcW w:w="1835" w:type="dxa"/>
          </w:tcPr>
          <w:p w14:paraId="5014F729" w14:textId="77777777" w:rsidR="00E026DB" w:rsidRPr="000A7EBF" w:rsidRDefault="00E026DB" w:rsidP="000A7EBF"/>
        </w:tc>
        <w:tc>
          <w:tcPr>
            <w:tcW w:w="1835" w:type="dxa"/>
          </w:tcPr>
          <w:p w14:paraId="0452A994" w14:textId="77777777" w:rsidR="00E026DB" w:rsidRPr="000A7EBF" w:rsidRDefault="00E026DB" w:rsidP="000A7EBF"/>
        </w:tc>
        <w:tc>
          <w:tcPr>
            <w:tcW w:w="1835" w:type="dxa"/>
          </w:tcPr>
          <w:p w14:paraId="23B8B941" w14:textId="77777777" w:rsidR="00E026DB" w:rsidRPr="000A7EBF" w:rsidRDefault="00E026DB" w:rsidP="000A7EBF"/>
        </w:tc>
        <w:tc>
          <w:tcPr>
            <w:tcW w:w="1835" w:type="dxa"/>
          </w:tcPr>
          <w:p w14:paraId="6E5C5E70" w14:textId="77777777" w:rsidR="00E026DB" w:rsidRPr="000A7EBF" w:rsidRDefault="00E026DB" w:rsidP="000A7EBF"/>
        </w:tc>
      </w:tr>
      <w:tr w:rsidR="00E026DB" w:rsidRPr="000A7EBF" w14:paraId="69CCC96B" w14:textId="4553AC98" w:rsidTr="2475CC69">
        <w:tc>
          <w:tcPr>
            <w:tcW w:w="1700" w:type="dxa"/>
          </w:tcPr>
          <w:p w14:paraId="5A96A0EF" w14:textId="23A501AE" w:rsidR="00E026DB" w:rsidRPr="000A7EBF" w:rsidRDefault="00E026DB" w:rsidP="000A7EBF">
            <w:pPr>
              <w:rPr>
                <w:b/>
                <w:bCs/>
              </w:rPr>
            </w:pPr>
          </w:p>
        </w:tc>
        <w:tc>
          <w:tcPr>
            <w:tcW w:w="2835" w:type="dxa"/>
          </w:tcPr>
          <w:p w14:paraId="5FA8CCFC" w14:textId="21BA18E1" w:rsidR="00E026DB" w:rsidRPr="000A7EBF" w:rsidRDefault="00E026DB" w:rsidP="000A7EBF"/>
        </w:tc>
        <w:tc>
          <w:tcPr>
            <w:tcW w:w="1836" w:type="dxa"/>
          </w:tcPr>
          <w:p w14:paraId="1532CFDC" w14:textId="77777777" w:rsidR="00E026DB" w:rsidRPr="000A7EBF" w:rsidRDefault="00E026DB" w:rsidP="000A7EBF"/>
        </w:tc>
        <w:tc>
          <w:tcPr>
            <w:tcW w:w="1835" w:type="dxa"/>
          </w:tcPr>
          <w:p w14:paraId="12201A49" w14:textId="77777777" w:rsidR="00E026DB" w:rsidRPr="000A7EBF" w:rsidRDefault="00E026DB" w:rsidP="000A7EBF"/>
        </w:tc>
        <w:tc>
          <w:tcPr>
            <w:tcW w:w="1835" w:type="dxa"/>
          </w:tcPr>
          <w:p w14:paraId="7B31C1D9" w14:textId="77777777" w:rsidR="00E026DB" w:rsidRPr="000A7EBF" w:rsidRDefault="00E026DB" w:rsidP="000A7EBF"/>
        </w:tc>
        <w:tc>
          <w:tcPr>
            <w:tcW w:w="1835" w:type="dxa"/>
          </w:tcPr>
          <w:p w14:paraId="7CD7BFFB" w14:textId="77777777" w:rsidR="00E026DB" w:rsidRPr="000A7EBF" w:rsidRDefault="00E026DB" w:rsidP="000A7EBF"/>
        </w:tc>
        <w:tc>
          <w:tcPr>
            <w:tcW w:w="1835" w:type="dxa"/>
          </w:tcPr>
          <w:p w14:paraId="361116C4" w14:textId="77777777" w:rsidR="00E026DB" w:rsidRPr="000A7EBF" w:rsidRDefault="00E026DB" w:rsidP="000A7EBF"/>
        </w:tc>
      </w:tr>
    </w:tbl>
    <w:p w14:paraId="511B69E9" w14:textId="0130CD7E" w:rsidR="00D771AE" w:rsidRPr="00D771AE" w:rsidRDefault="00D771AE" w:rsidP="001F6AB2">
      <w:pPr>
        <w:tabs>
          <w:tab w:val="left" w:pos="2640"/>
        </w:tabs>
      </w:pPr>
    </w:p>
    <w:sectPr w:rsidR="00D771AE" w:rsidRPr="00D771AE" w:rsidSect="008028A6">
      <w:headerReference w:type="default" r:id="rId14"/>
      <w:footerReference w:type="default" r:id="rId15"/>
      <w:footerReference w:type="first" r:id="rId16"/>
      <w:pgSz w:w="16838" w:h="11906" w:orient="landscape"/>
      <w:pgMar w:top="1440" w:right="1588" w:bottom="709" w:left="1529"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E3CF94" w14:textId="77777777" w:rsidR="0044289D" w:rsidRDefault="0044289D" w:rsidP="00F1359C">
      <w:pPr>
        <w:spacing w:before="0" w:after="0" w:line="240" w:lineRule="auto"/>
      </w:pPr>
      <w:r>
        <w:separator/>
      </w:r>
    </w:p>
  </w:endnote>
  <w:endnote w:type="continuationSeparator" w:id="0">
    <w:p w14:paraId="05F5F4CE" w14:textId="77777777" w:rsidR="0044289D" w:rsidRDefault="0044289D"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7B3D7B7F" w:rsidR="00CB4ED2" w:rsidRPr="00615C43" w:rsidRDefault="00900824" w:rsidP="008C51B9">
    <w:pPr>
      <w:tabs>
        <w:tab w:val="center" w:pos="13750"/>
      </w:tabs>
      <w:spacing w:after="100" w:afterAutospacing="1"/>
      <w:rPr>
        <w:color w:val="000000" w:themeColor="text1"/>
        <w:sz w:val="16"/>
        <w:szCs w:val="16"/>
      </w:rPr>
    </w:pPr>
    <w:r w:rsidRPr="00DA72B9">
      <w:rPr>
        <w:noProof/>
        <w:color w:val="000000" w:themeColor="text1"/>
        <w:sz w:val="16"/>
        <w:szCs w:val="16"/>
        <w:highlight w:val="cyan"/>
        <w:lang w:eastAsia="en-AU"/>
      </w:rPr>
      <mc:AlternateContent>
        <mc:Choice Requires="wps">
          <w:drawing>
            <wp:anchor distT="0" distB="0" distL="114300" distR="114300" simplePos="0" relativeHeight="251669504" behindDoc="1" locked="0" layoutInCell="1" allowOverlap="1" wp14:anchorId="597B8A2E" wp14:editId="52F783DE">
              <wp:simplePos x="0" y="0"/>
              <wp:positionH relativeFrom="page">
                <wp:align>left</wp:align>
              </wp:positionH>
              <wp:positionV relativeFrom="page">
                <wp:posOffset>7085198</wp:posOffset>
              </wp:positionV>
              <wp:extent cx="10690167" cy="644836"/>
              <wp:effectExtent l="0" t="0" r="0" b="3175"/>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690167" cy="644836"/>
                      </a:xfrm>
                      <a:prstGeom prst="rect">
                        <a:avLst/>
                      </a:prstGeom>
                      <a:solidFill>
                        <a:srgbClr val="85BE00"/>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039354" id="Rectangle 7" o:spid="_x0000_s1026" style="position:absolute;margin-left:0;margin-top:557.9pt;width:841.75pt;height:50.75pt;z-index:-251646976;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" fillcolor="#85be00" stroked="f" strokeweight="2pt">
              <w10:wrap anchorx="page" anchory="page"/>
            </v:rect>
          </w:pict>
        </mc:Fallback>
      </mc:AlternateContent>
    </w:r>
    <w:r w:rsidR="00F67C57" w:rsidRPr="00512F5A">
      <w:rPr>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1CC4CE42" wp14:editId="5F508635">
              <wp:simplePos x="0" y="0"/>
              <wp:positionH relativeFrom="page">
                <wp:align>left</wp:align>
              </wp:positionH>
              <wp:positionV relativeFrom="page">
                <wp:posOffset>10187940</wp:posOffset>
              </wp:positionV>
              <wp:extent cx="10706100" cy="5060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5060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w16sdtdh="http://schemas.microsoft.com/office/word/2020/wordml/sdtdatahash" xmlns:w16="http://schemas.microsoft.com/office/word/2018/wordml" xmlns:w16cex="http://schemas.microsoft.com/office/word/2018/wordml/cex">
          <w:pict w14:anchorId="7A7FCEBC">
            <v:rect id="Rectangle 4" style="position:absolute;margin-left:0;margin-top:802.2pt;width:843pt;height:39.85pt;z-index:-251651072;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alt="&quot;&quot;" o:spid="_x0000_s1026" fillcolor="#85be00 [3205]" stroked="f" strokeweight="2pt" w14:anchorId="51D314B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">
              <w10:wrap anchorx="page" anchory="page"/>
            </v:rect>
          </w:pict>
        </mc:Fallback>
      </mc:AlternateContent>
    </w:r>
    <w:r w:rsidR="000A7EBF">
      <w:rPr>
        <w:noProof/>
        <w:color w:val="000000" w:themeColor="text1"/>
        <w:sz w:val="16"/>
        <w:szCs w:val="16"/>
        <w:lang w:eastAsia="en-AU"/>
      </w:rPr>
      <w:t xml:space="preserve">MPower108 </w:t>
    </w:r>
    <w:r w:rsidR="005B1DB8">
      <w:rPr>
        <w:color w:val="000000" w:themeColor="text1"/>
        <w:sz w:val="16"/>
        <w:szCs w:val="16"/>
      </w:rPr>
      <w:t>Communication plan</w:t>
    </w:r>
    <w:r w:rsidR="00C560AB">
      <w:rPr>
        <w:color w:val="000000" w:themeColor="text1"/>
        <w:sz w:val="16"/>
        <w:szCs w:val="16"/>
      </w:rPr>
      <w:t xml:space="preserve"> </w:t>
    </w:r>
    <w:r w:rsidR="005B1DB8">
      <w:rPr>
        <w:color w:val="000000" w:themeColor="text1"/>
        <w:sz w:val="16"/>
        <w:szCs w:val="16"/>
      </w:rPr>
      <w:t>template</w:t>
    </w:r>
    <w:r w:rsidR="009E5BBD">
      <w:rPr>
        <w:color w:val="000000" w:themeColor="text1"/>
        <w:sz w:val="16"/>
        <w:szCs w:val="16"/>
      </w:rPr>
      <w:t xml:space="preserve">                                                                                                                                             </w:t>
    </w:r>
    <w:r>
      <w:rPr>
        <w:color w:val="000000" w:themeColor="text1"/>
        <w:sz w:val="16"/>
        <w:szCs w:val="16"/>
      </w:rPr>
      <w:t xml:space="preserve">                                                                                                                                   </w:t>
    </w:r>
    <w:r w:rsidR="00D26550">
      <w:rPr>
        <w:color w:val="000000" w:themeColor="text1"/>
        <w:sz w:val="16"/>
        <w:szCs w:val="16"/>
      </w:rPr>
      <w:t xml:space="preserve">         </w:t>
    </w:r>
    <w:r w:rsidR="00CB4ED2" w:rsidRPr="00615C43">
      <w:rPr>
        <w:color w:val="000000" w:themeColor="text1"/>
        <w:sz w:val="16"/>
        <w:szCs w:val="16"/>
      </w:rPr>
      <w:t xml:space="preserve">Page </w:t>
    </w:r>
    <w:r w:rsidR="00CB4ED2" w:rsidRPr="00615C43">
      <w:rPr>
        <w:color w:val="000000" w:themeColor="text1"/>
        <w:sz w:val="16"/>
        <w:szCs w:val="16"/>
      </w:rPr>
      <w:fldChar w:fldCharType="begin"/>
    </w:r>
    <w:r w:rsidR="00CB4ED2" w:rsidRPr="00615C43">
      <w:rPr>
        <w:color w:val="000000" w:themeColor="text1"/>
        <w:sz w:val="16"/>
        <w:szCs w:val="16"/>
      </w:rPr>
      <w:instrText xml:space="preserve"> PAGE   \* MERGEFORMAT </w:instrText>
    </w:r>
    <w:r w:rsidR="00CB4ED2" w:rsidRPr="00615C43">
      <w:rPr>
        <w:color w:val="000000" w:themeColor="text1"/>
        <w:sz w:val="16"/>
        <w:szCs w:val="16"/>
      </w:rPr>
      <w:fldChar w:fldCharType="separate"/>
    </w:r>
    <w:r w:rsidR="0046323B">
      <w:rPr>
        <w:noProof/>
        <w:color w:val="000000" w:themeColor="text1"/>
        <w:sz w:val="16"/>
        <w:szCs w:val="16"/>
      </w:rPr>
      <w:t>9</w:t>
    </w:r>
    <w:r w:rsidR="00CB4ED2" w:rsidRPr="00615C43">
      <w:rPr>
        <w:color w:val="000000" w:themeColor="text1"/>
        <w:sz w:val="16"/>
        <w:szCs w:val="16"/>
      </w:rPr>
      <w:fldChar w:fldCharType="end"/>
    </w:r>
    <w:r w:rsidR="00CB4ED2" w:rsidRPr="00615C43">
      <w:rPr>
        <w:color w:val="000000" w:themeColor="text1"/>
        <w:sz w:val="16"/>
        <w:szCs w:val="16"/>
      </w:rPr>
      <w:t xml:space="preserve"> of </w:t>
    </w:r>
    <w:r w:rsidR="00CB4ED2" w:rsidRPr="00615C43">
      <w:rPr>
        <w:color w:val="000000" w:themeColor="text1"/>
        <w:sz w:val="16"/>
        <w:szCs w:val="16"/>
      </w:rPr>
      <w:fldChar w:fldCharType="begin"/>
    </w:r>
    <w:r w:rsidR="00CB4ED2" w:rsidRPr="00615C43">
      <w:rPr>
        <w:color w:val="000000" w:themeColor="text1"/>
        <w:sz w:val="16"/>
        <w:szCs w:val="16"/>
      </w:rPr>
      <w:instrText xml:space="preserve"> NUMPAGES   \* MERGEFORMAT </w:instrText>
    </w:r>
    <w:r w:rsidR="00CB4ED2" w:rsidRPr="00615C43">
      <w:rPr>
        <w:color w:val="000000" w:themeColor="text1"/>
        <w:sz w:val="16"/>
        <w:szCs w:val="16"/>
      </w:rPr>
      <w:fldChar w:fldCharType="separate"/>
    </w:r>
    <w:r w:rsidR="0046323B">
      <w:rPr>
        <w:noProof/>
        <w:color w:val="000000" w:themeColor="text1"/>
        <w:sz w:val="16"/>
        <w:szCs w:val="16"/>
      </w:rPr>
      <w:t>9</w:t>
    </w:r>
    <w:r w:rsidR="00CB4ED2" w:rsidRPr="00615C43">
      <w:rPr>
        <w:color w:val="000000" w:themeColor="text1"/>
        <w:sz w:val="16"/>
        <w:szCs w:val="16"/>
      </w:rPr>
      <w:fldChar w:fldCharType="end"/>
    </w:r>
  </w:p>
  <w:p w14:paraId="5CFC2C04" w14:textId="364DFCEA" w:rsidR="00CB4ED2" w:rsidRPr="002B2480" w:rsidRDefault="00187272" w:rsidP="00D26550">
    <w:pPr>
      <w:pStyle w:val="Footer"/>
      <w:tabs>
        <w:tab w:val="clear" w:pos="4513"/>
        <w:tab w:val="clear" w:pos="9026"/>
        <w:tab w:val="left" w:pos="6795"/>
      </w:tabs>
      <w:spacing w:after="100" w:afterAutospacing="1"/>
      <w:rPr>
        <w:b/>
        <w:color w:val="FFFFFF"/>
        <w:sz w:val="16"/>
        <w:szCs w:val="16"/>
      </w:rPr>
    </w:pPr>
    <w:r w:rsidRPr="002B2480">
      <w:rPr>
        <w:b/>
        <w:color w:val="FFFFFF"/>
        <w:sz w:val="16"/>
        <w:szCs w:val="16"/>
      </w:rPr>
      <w:t xml:space="preserve">Assessment </w:t>
    </w:r>
    <w:r w:rsidR="002B2480">
      <w:rPr>
        <w:b/>
        <w:color w:val="FFFFFF"/>
        <w:sz w:val="16"/>
        <w:szCs w:val="16"/>
      </w:rPr>
      <w:t>s</w:t>
    </w:r>
    <w:r w:rsidRPr="002B2480">
      <w:rPr>
        <w:b/>
        <w:color w:val="FFFFFF"/>
        <w:sz w:val="16"/>
        <w:szCs w:val="16"/>
      </w:rPr>
      <w:t xml:space="preserve">upport </w:t>
    </w:r>
    <w:r w:rsidR="002B2480">
      <w:rPr>
        <w:b/>
        <w:color w:val="FFFFFF"/>
        <w:sz w:val="16"/>
        <w:szCs w:val="16"/>
      </w:rPr>
      <w:t>d</w:t>
    </w:r>
    <w:r w:rsidRPr="002B2480">
      <w:rPr>
        <w:b/>
        <w:color w:val="FFFFFF"/>
        <w:sz w:val="16"/>
        <w:szCs w:val="16"/>
      </w:rPr>
      <w:t>ocument</w:t>
    </w:r>
    <w:r w:rsidR="00947D01" w:rsidRPr="002B2480">
      <w:rPr>
        <w:b/>
        <w:color w:val="FFFFFF"/>
        <w:sz w:val="16"/>
        <w:szCs w:val="16"/>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D138C" w14:textId="300517FB" w:rsidR="00436952" w:rsidRDefault="009E072F" w:rsidP="00F67C57">
    <w:pPr>
      <w:tabs>
        <w:tab w:val="right" w:pos="13608"/>
      </w:tabs>
      <w:spacing w:before="0" w:after="200"/>
      <w:ind w:right="-224"/>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663360" behindDoc="1" locked="0" layoutInCell="1" allowOverlap="1" wp14:anchorId="16A0D48E" wp14:editId="4E75C2BD">
              <wp:simplePos x="0" y="0"/>
              <wp:positionH relativeFrom="page">
                <wp:align>right</wp:align>
              </wp:positionH>
              <wp:positionV relativeFrom="page">
                <wp:posOffset>10258425</wp:posOffset>
              </wp:positionV>
              <wp:extent cx="7677150" cy="677545"/>
              <wp:effectExtent l="0" t="0" r="0" b="8255"/>
              <wp:wrapNone/>
              <wp:docPr id="3" name="Rectangle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677150" cy="67754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2C30ED" id="Rectangle 3" o:spid="_x0000_s1026" style="position:absolute;margin-left:553.3pt;margin-top:807.75pt;width:604.5pt;height:53.35pt;z-index:-251653120;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" fillcolor="#85be00 [3205]" stroked="f" strokeweight="2pt">
              <w10:wrap anchorx="page" anchory="page"/>
            </v:rect>
          </w:pict>
        </mc:Fallback>
      </mc:AlternateContent>
    </w:r>
    <w:r w:rsidR="00436952">
      <w:rPr>
        <w:color w:val="000000" w:themeColor="text1"/>
        <w:sz w:val="16"/>
        <w:szCs w:val="16"/>
      </w:rPr>
      <w:tab/>
    </w:r>
  </w:p>
  <w:p w14:paraId="5B95A326" w14:textId="5EDD6848" w:rsidR="00436952" w:rsidRPr="000164B5" w:rsidRDefault="009E072F" w:rsidP="00F67C57">
    <w:pPr>
      <w:tabs>
        <w:tab w:val="left" w:pos="6379"/>
        <w:tab w:val="right" w:pos="13580"/>
      </w:tabs>
      <w:spacing w:before="0" w:after="200"/>
      <w:rPr>
        <w:color w:val="000000" w:themeColor="text1"/>
        <w:sz w:val="16"/>
        <w:szCs w:val="16"/>
      </w:rPr>
    </w:pPr>
    <w:r>
      <w:rPr>
        <w:color w:val="E6EAF6" w:themeColor="background1"/>
        <w:sz w:val="16"/>
        <w:szCs w:val="16"/>
      </w:rPr>
      <w:tab/>
    </w:r>
    <w:r w:rsidR="00436952" w:rsidRPr="000164B5">
      <w:rPr>
        <w:color w:val="E6EAF6" w:themeColor="background1"/>
        <w:sz w:val="16"/>
        <w:szCs w:val="16"/>
      </w:rPr>
      <w:tab/>
      <w:t>UNE Partnerships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EBB51" w14:textId="77777777" w:rsidR="0044289D" w:rsidRDefault="0044289D" w:rsidP="00F1359C">
      <w:pPr>
        <w:spacing w:before="0" w:after="0" w:line="240" w:lineRule="auto"/>
      </w:pPr>
      <w:r>
        <w:separator/>
      </w:r>
    </w:p>
  </w:footnote>
  <w:footnote w:type="continuationSeparator" w:id="0">
    <w:p w14:paraId="48C16E8A" w14:textId="77777777" w:rsidR="0044289D" w:rsidRDefault="0044289D"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E504C" w14:textId="18637D8D" w:rsidR="00D26550" w:rsidRDefault="00E20A33">
    <w:pPr>
      <w:pStyle w:val="Header"/>
    </w:pPr>
    <w:r>
      <w:rPr>
        <w:noProof/>
      </w:rPr>
      <w:drawing>
        <wp:anchor distT="0" distB="0" distL="114300" distR="114300" simplePos="0" relativeHeight="251671552" behindDoc="0" locked="0" layoutInCell="1" allowOverlap="1" wp14:anchorId="3BD44CD6" wp14:editId="3F18A290">
          <wp:simplePos x="0" y="0"/>
          <wp:positionH relativeFrom="margin">
            <wp:align>right</wp:align>
          </wp:positionH>
          <wp:positionV relativeFrom="paragraph">
            <wp:posOffset>-198120</wp:posOffset>
          </wp:positionV>
          <wp:extent cx="1838325" cy="666750"/>
          <wp:effectExtent l="0" t="0" r="9525" b="0"/>
          <wp:wrapSquare wrapText="bothSides"/>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8325" cy="66675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8" type="#_x0000_t75" style="width:76.5pt;height:74.2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83C"/>
    <w:rsid w:val="000A06EB"/>
    <w:rsid w:val="000A5B57"/>
    <w:rsid w:val="000A7EBF"/>
    <w:rsid w:val="000B098F"/>
    <w:rsid w:val="000B158B"/>
    <w:rsid w:val="000B3CCC"/>
    <w:rsid w:val="000C1D10"/>
    <w:rsid w:val="000C3A20"/>
    <w:rsid w:val="000E2301"/>
    <w:rsid w:val="000F640E"/>
    <w:rsid w:val="001008C3"/>
    <w:rsid w:val="00110297"/>
    <w:rsid w:val="00120406"/>
    <w:rsid w:val="00132516"/>
    <w:rsid w:val="00151BA1"/>
    <w:rsid w:val="0016340A"/>
    <w:rsid w:val="001666AE"/>
    <w:rsid w:val="00166ECF"/>
    <w:rsid w:val="001723D9"/>
    <w:rsid w:val="00174A71"/>
    <w:rsid w:val="00186778"/>
    <w:rsid w:val="00187272"/>
    <w:rsid w:val="00194604"/>
    <w:rsid w:val="001946AE"/>
    <w:rsid w:val="00196118"/>
    <w:rsid w:val="001A0287"/>
    <w:rsid w:val="001E5ADA"/>
    <w:rsid w:val="001F6AB2"/>
    <w:rsid w:val="001F7D3F"/>
    <w:rsid w:val="00202196"/>
    <w:rsid w:val="002064C8"/>
    <w:rsid w:val="00232F16"/>
    <w:rsid w:val="00234AC2"/>
    <w:rsid w:val="002458AA"/>
    <w:rsid w:val="00245E47"/>
    <w:rsid w:val="0026180F"/>
    <w:rsid w:val="002636A8"/>
    <w:rsid w:val="002760A1"/>
    <w:rsid w:val="002A0D28"/>
    <w:rsid w:val="002A5233"/>
    <w:rsid w:val="002B2480"/>
    <w:rsid w:val="002B795B"/>
    <w:rsid w:val="002C07F5"/>
    <w:rsid w:val="002C4863"/>
    <w:rsid w:val="002C4D38"/>
    <w:rsid w:val="00310ABF"/>
    <w:rsid w:val="003139BB"/>
    <w:rsid w:val="00340671"/>
    <w:rsid w:val="0034550F"/>
    <w:rsid w:val="00353337"/>
    <w:rsid w:val="003546E2"/>
    <w:rsid w:val="003560D9"/>
    <w:rsid w:val="00361665"/>
    <w:rsid w:val="00371CC6"/>
    <w:rsid w:val="00385752"/>
    <w:rsid w:val="003C06EA"/>
    <w:rsid w:val="003C4C45"/>
    <w:rsid w:val="003C5D00"/>
    <w:rsid w:val="003E0188"/>
    <w:rsid w:val="003E5E9A"/>
    <w:rsid w:val="003F36BD"/>
    <w:rsid w:val="00406468"/>
    <w:rsid w:val="00407A2A"/>
    <w:rsid w:val="00432DFC"/>
    <w:rsid w:val="00436952"/>
    <w:rsid w:val="00437752"/>
    <w:rsid w:val="0044289D"/>
    <w:rsid w:val="00447246"/>
    <w:rsid w:val="00447B26"/>
    <w:rsid w:val="00462334"/>
    <w:rsid w:val="0046323B"/>
    <w:rsid w:val="004751A9"/>
    <w:rsid w:val="004876ED"/>
    <w:rsid w:val="004A09A8"/>
    <w:rsid w:val="004B00A6"/>
    <w:rsid w:val="004B2E61"/>
    <w:rsid w:val="004F795E"/>
    <w:rsid w:val="00501997"/>
    <w:rsid w:val="00510BBC"/>
    <w:rsid w:val="005124B1"/>
    <w:rsid w:val="00522D54"/>
    <w:rsid w:val="005447BD"/>
    <w:rsid w:val="00553FFF"/>
    <w:rsid w:val="00576C5B"/>
    <w:rsid w:val="00581D95"/>
    <w:rsid w:val="00584894"/>
    <w:rsid w:val="00597838"/>
    <w:rsid w:val="005B1DB8"/>
    <w:rsid w:val="005C60AB"/>
    <w:rsid w:val="005E35FA"/>
    <w:rsid w:val="005F7397"/>
    <w:rsid w:val="00604F82"/>
    <w:rsid w:val="0061097B"/>
    <w:rsid w:val="00615C43"/>
    <w:rsid w:val="00636463"/>
    <w:rsid w:val="00657A57"/>
    <w:rsid w:val="00663C68"/>
    <w:rsid w:val="00664E2A"/>
    <w:rsid w:val="006728CB"/>
    <w:rsid w:val="00673EED"/>
    <w:rsid w:val="006A1CF9"/>
    <w:rsid w:val="006A7C3E"/>
    <w:rsid w:val="006B55A6"/>
    <w:rsid w:val="006B7277"/>
    <w:rsid w:val="006C1496"/>
    <w:rsid w:val="006C7465"/>
    <w:rsid w:val="006E3642"/>
    <w:rsid w:val="006F018D"/>
    <w:rsid w:val="00724660"/>
    <w:rsid w:val="0073433D"/>
    <w:rsid w:val="00734623"/>
    <w:rsid w:val="00741502"/>
    <w:rsid w:val="00767732"/>
    <w:rsid w:val="00777798"/>
    <w:rsid w:val="007813D3"/>
    <w:rsid w:val="00797B9B"/>
    <w:rsid w:val="007A4B14"/>
    <w:rsid w:val="007B0E99"/>
    <w:rsid w:val="007C593C"/>
    <w:rsid w:val="007C6921"/>
    <w:rsid w:val="007D0B18"/>
    <w:rsid w:val="007E2644"/>
    <w:rsid w:val="007E6E53"/>
    <w:rsid w:val="008005C6"/>
    <w:rsid w:val="008028A6"/>
    <w:rsid w:val="00804A99"/>
    <w:rsid w:val="00817639"/>
    <w:rsid w:val="008229B0"/>
    <w:rsid w:val="00823A65"/>
    <w:rsid w:val="008427B8"/>
    <w:rsid w:val="008466AF"/>
    <w:rsid w:val="008530D5"/>
    <w:rsid w:val="0086240F"/>
    <w:rsid w:val="0086497B"/>
    <w:rsid w:val="00870E55"/>
    <w:rsid w:val="00876E18"/>
    <w:rsid w:val="008942D6"/>
    <w:rsid w:val="008C498E"/>
    <w:rsid w:val="008C51B9"/>
    <w:rsid w:val="00900824"/>
    <w:rsid w:val="00906D83"/>
    <w:rsid w:val="00915C3C"/>
    <w:rsid w:val="00917056"/>
    <w:rsid w:val="00920399"/>
    <w:rsid w:val="0092255F"/>
    <w:rsid w:val="00947D01"/>
    <w:rsid w:val="00977FE7"/>
    <w:rsid w:val="0099279B"/>
    <w:rsid w:val="009E072F"/>
    <w:rsid w:val="009E5BBD"/>
    <w:rsid w:val="009F29E6"/>
    <w:rsid w:val="00A220EE"/>
    <w:rsid w:val="00A236A1"/>
    <w:rsid w:val="00A51E59"/>
    <w:rsid w:val="00A65DC4"/>
    <w:rsid w:val="00AA7862"/>
    <w:rsid w:val="00AB52B6"/>
    <w:rsid w:val="00AC3D36"/>
    <w:rsid w:val="00AD40E9"/>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C04FD"/>
    <w:rsid w:val="00BC3C84"/>
    <w:rsid w:val="00BD055C"/>
    <w:rsid w:val="00BD4356"/>
    <w:rsid w:val="00BD5BDC"/>
    <w:rsid w:val="00BE1564"/>
    <w:rsid w:val="00BE3EB7"/>
    <w:rsid w:val="00BE5E43"/>
    <w:rsid w:val="00C0414B"/>
    <w:rsid w:val="00C15940"/>
    <w:rsid w:val="00C258D2"/>
    <w:rsid w:val="00C25D32"/>
    <w:rsid w:val="00C2690E"/>
    <w:rsid w:val="00C3046F"/>
    <w:rsid w:val="00C410CE"/>
    <w:rsid w:val="00C47203"/>
    <w:rsid w:val="00C51B20"/>
    <w:rsid w:val="00C51F1C"/>
    <w:rsid w:val="00C560AB"/>
    <w:rsid w:val="00C655C5"/>
    <w:rsid w:val="00C66586"/>
    <w:rsid w:val="00C87471"/>
    <w:rsid w:val="00CB4ED2"/>
    <w:rsid w:val="00CC0EF1"/>
    <w:rsid w:val="00CC6398"/>
    <w:rsid w:val="00CF09D9"/>
    <w:rsid w:val="00CF491F"/>
    <w:rsid w:val="00D06D57"/>
    <w:rsid w:val="00D1555B"/>
    <w:rsid w:val="00D26550"/>
    <w:rsid w:val="00D305E9"/>
    <w:rsid w:val="00D33296"/>
    <w:rsid w:val="00D447D6"/>
    <w:rsid w:val="00D55279"/>
    <w:rsid w:val="00D55A33"/>
    <w:rsid w:val="00D62B45"/>
    <w:rsid w:val="00D6493E"/>
    <w:rsid w:val="00D703AD"/>
    <w:rsid w:val="00D72CC9"/>
    <w:rsid w:val="00D771AE"/>
    <w:rsid w:val="00D8451B"/>
    <w:rsid w:val="00D84C98"/>
    <w:rsid w:val="00D920A2"/>
    <w:rsid w:val="00DD000E"/>
    <w:rsid w:val="00DE0001"/>
    <w:rsid w:val="00DF2542"/>
    <w:rsid w:val="00DF526F"/>
    <w:rsid w:val="00E026DB"/>
    <w:rsid w:val="00E0639C"/>
    <w:rsid w:val="00E13FAB"/>
    <w:rsid w:val="00E20A33"/>
    <w:rsid w:val="00E20C88"/>
    <w:rsid w:val="00E23194"/>
    <w:rsid w:val="00E249C8"/>
    <w:rsid w:val="00E82F1D"/>
    <w:rsid w:val="00EC3E44"/>
    <w:rsid w:val="00EC7AE1"/>
    <w:rsid w:val="00ED377D"/>
    <w:rsid w:val="00EE4FBB"/>
    <w:rsid w:val="00EE6225"/>
    <w:rsid w:val="00EF0BA4"/>
    <w:rsid w:val="00EF1F7F"/>
    <w:rsid w:val="00EF4B60"/>
    <w:rsid w:val="00EF6AFD"/>
    <w:rsid w:val="00F104C8"/>
    <w:rsid w:val="00F1359C"/>
    <w:rsid w:val="00F14650"/>
    <w:rsid w:val="00F15AA8"/>
    <w:rsid w:val="00F23DC8"/>
    <w:rsid w:val="00F274DC"/>
    <w:rsid w:val="00F41E09"/>
    <w:rsid w:val="00F4616C"/>
    <w:rsid w:val="00F65A30"/>
    <w:rsid w:val="00F67C57"/>
    <w:rsid w:val="00F85B79"/>
    <w:rsid w:val="00F87ACF"/>
    <w:rsid w:val="00F96C22"/>
    <w:rsid w:val="00FA4540"/>
    <w:rsid w:val="00FB7839"/>
    <w:rsid w:val="00FC2A3A"/>
    <w:rsid w:val="00FD65A7"/>
    <w:rsid w:val="00FE1272"/>
    <w:rsid w:val="00FE1DF0"/>
    <w:rsid w:val="2475CC6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uiPriority w:val="1"/>
    <w:qFormat/>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D6493E"/>
    <w:pPr>
      <w:spacing w:before="60" w:after="60"/>
    </w:pPr>
    <w:rPr>
      <w:color w:val="000000" w:themeColor="text1"/>
    </w:rPr>
  </w:style>
  <w:style w:type="character" w:customStyle="1" w:styleId="TabletextChar">
    <w:name w:val="Table text Char"/>
    <w:basedOn w:val="DefaultParagraphFont"/>
    <w:link w:val="Tabletext0"/>
    <w:uiPriority w:val="8"/>
    <w:rsid w:val="003C06EA"/>
    <w:rPr>
      <w:rFonts w:ascii="Arial" w:hAnsi="Arial"/>
      <w:color w:val="000000" w:themeColor="text1"/>
      <w:sz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8028A6"/>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8028A6"/>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B9638-5710-4FA9-852E-1F50C3229F72}">
  <ds:schemaRefs>
    <ds:schemaRef ds:uri="http://schemas.microsoft.com/sharepoint/v3/contenttype/forms"/>
  </ds:schemaRefs>
</ds:datastoreItem>
</file>

<file path=customXml/itemProps2.xml><?xml version="1.0" encoding="utf-8"?>
<ds:datastoreItem xmlns:ds="http://schemas.openxmlformats.org/officeDocument/2006/customXml" ds:itemID="{DF5105FA-D258-4877-9128-B480F84EC4C1}"/>
</file>

<file path=customXml/itemProps3.xml><?xml version="1.0" encoding="utf-8"?>
<ds:datastoreItem xmlns:ds="http://schemas.openxmlformats.org/officeDocument/2006/customXml" ds:itemID="{24BDF270-3841-4DDA-A30D-4C03245C37A2}">
  <ds:schemaRefs>
    <ds:schemaRef ds:uri="http://schemas.microsoft.com/office/infopath/2007/PartnerControls"/>
    <ds:schemaRef ds:uri="http://schemas.microsoft.com/office/2006/documentManagement/types"/>
    <ds:schemaRef ds:uri="23712732-1a11-42b5-ab16-3cafd502a338"/>
    <ds:schemaRef ds:uri="http://schemas.microsoft.com/office/2006/metadata/properties"/>
    <ds:schemaRef ds:uri="http://www.w3.org/XML/1998/namespace"/>
    <ds:schemaRef ds:uri="http://purl.org/dc/terms/"/>
    <ds:schemaRef ds:uri="8d123187-21fe-47d9-bb38-a24fa2382a13"/>
    <ds:schemaRef ds:uri="http://schemas.openxmlformats.org/package/2006/metadata/core-properties"/>
    <ds:schemaRef ds:uri="http://purl.org/dc/dcmitype/"/>
    <ds:schemaRef ds:uri="http://purl.org/dc/elements/1.1/"/>
  </ds:schemaRefs>
</ds:datastoreItem>
</file>

<file path=customXml/itemProps4.xml><?xml version="1.0" encoding="utf-8"?>
<ds:datastoreItem xmlns:ds="http://schemas.openxmlformats.org/officeDocument/2006/customXml" ds:itemID="{879EDF28-AB28-4E67-8CAD-83FBC5748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14</TotalTime>
  <Pages>2</Pages>
  <Words>469</Words>
  <Characters>2678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MPower108 CommunicationPlanTemplate</vt:lpstr>
    </vt:vector>
  </TitlesOfParts>
  <Company/>
  <LinksUpToDate>false</LinksUpToDate>
  <CharactersWithSpaces>3141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CommunicationPlanTemplate</dc:title>
  <dc:subject/>
  <dc:creator>bec.colwell@unep.edu.au</dc:creator>
  <cp:keywords>Assessment Support Document</cp:keywords>
  <dc:description/>
  <cp:lastModifiedBy>Sally Bush</cp:lastModifiedBy>
  <cp:revision>12</cp:revision>
  <dcterms:created xsi:type="dcterms:W3CDTF">2022-05-27T05:29:00Z</dcterms:created>
  <dcterms:modified xsi:type="dcterms:W3CDTF">2023-07-03T03:54:00Z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